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EF5" w:rsidRDefault="00866EF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66EF5" w:rsidRDefault="00866EF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66EF5" w:rsidRDefault="00866EF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866EF5" w:rsidRDefault="00866EF5" w:rsidP="00407D57">
      <w:pPr>
        <w:jc w:val="center"/>
        <w:rPr>
          <w:sz w:val="28"/>
          <w:szCs w:val="28"/>
        </w:rPr>
      </w:pPr>
    </w:p>
    <w:tbl>
      <w:tblPr>
        <w:tblW w:w="160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866EF5">
        <w:tc>
          <w:tcPr>
            <w:tcW w:w="1703" w:type="dxa"/>
            <w:vMerge w:val="restart"/>
            <w:vAlign w:val="center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66EF5">
        <w:tc>
          <w:tcPr>
            <w:tcW w:w="1703" w:type="dxa"/>
            <w:vMerge/>
            <w:vAlign w:val="center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66EF5" w:rsidRPr="00E2073E" w:rsidRDefault="00866EF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66EF5" w:rsidRDefault="00866EF5">
            <w:pPr>
              <w:rPr>
                <w:lang w:eastAsia="en-US"/>
              </w:rPr>
            </w:pPr>
          </w:p>
        </w:tc>
      </w:tr>
      <w:tr w:rsidR="00866EF5">
        <w:trPr>
          <w:trHeight w:val="1169"/>
        </w:trPr>
        <w:tc>
          <w:tcPr>
            <w:tcW w:w="1703" w:type="dxa"/>
          </w:tcPr>
          <w:p w:rsidR="00866EF5" w:rsidRPr="00E2073E" w:rsidRDefault="00866EF5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Ефремовцева Л.А.</w:t>
            </w:r>
          </w:p>
        </w:tc>
        <w:tc>
          <w:tcPr>
            <w:tcW w:w="1417" w:type="dxa"/>
          </w:tcPr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«Белоно-совская</w:t>
            </w:r>
            <w:r w:rsidRPr="00E2073E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E2073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866EF5" w:rsidRDefault="00866EF5" w:rsidP="00407D5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866EF5" w:rsidRDefault="00866EF5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</w:tc>
        <w:tc>
          <w:tcPr>
            <w:tcW w:w="1081" w:type="dxa"/>
          </w:tcPr>
          <w:p w:rsidR="00866EF5" w:rsidRPr="00E2073E" w:rsidRDefault="00866EF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866EF5" w:rsidRPr="00E2073E" w:rsidRDefault="00866EF5">
            <w:pPr>
              <w:rPr>
                <w:color w:val="333333"/>
                <w:lang w:eastAsia="en-US"/>
              </w:rPr>
            </w:pPr>
          </w:p>
          <w:p w:rsidR="00866EF5" w:rsidRPr="00E2073E" w:rsidRDefault="00866EF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</w:tc>
        <w:tc>
          <w:tcPr>
            <w:tcW w:w="971" w:type="dxa"/>
          </w:tcPr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81610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866EF5" w:rsidRDefault="00866EF5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  <w:p w:rsidR="00866EF5" w:rsidRDefault="00866EF5">
            <w:pPr>
              <w:rPr>
                <w:lang w:eastAsia="en-US"/>
              </w:rPr>
            </w:pPr>
            <w:r>
              <w:rPr>
                <w:lang w:eastAsia="en-US"/>
              </w:rPr>
              <w:t>присад.</w:t>
            </w:r>
          </w:p>
        </w:tc>
        <w:tc>
          <w:tcPr>
            <w:tcW w:w="1080" w:type="dxa"/>
          </w:tcPr>
          <w:p w:rsidR="00866EF5" w:rsidRDefault="00866EF5">
            <w:pPr>
              <w:rPr>
                <w:lang w:eastAsia="en-US"/>
              </w:rPr>
            </w:pPr>
            <w:r>
              <w:rPr>
                <w:lang w:eastAsia="en-US"/>
              </w:rPr>
              <w:t>961,00</w:t>
            </w:r>
          </w:p>
        </w:tc>
        <w:tc>
          <w:tcPr>
            <w:tcW w:w="1080" w:type="dxa"/>
          </w:tcPr>
          <w:p w:rsidR="00866EF5" w:rsidRDefault="00866EF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66EF5" w:rsidRPr="00E2073E" w:rsidRDefault="00866EF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866EF5" w:rsidRPr="00E2073E" w:rsidRDefault="00866EF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741844,97</w:t>
            </w:r>
          </w:p>
        </w:tc>
        <w:tc>
          <w:tcPr>
            <w:tcW w:w="1740" w:type="dxa"/>
          </w:tcPr>
          <w:p w:rsidR="00866EF5" w:rsidRPr="00E2073E" w:rsidRDefault="00866EF5">
            <w:pPr>
              <w:rPr>
                <w:color w:val="333333"/>
                <w:lang w:val="en-US" w:eastAsia="en-US"/>
              </w:rPr>
            </w:pPr>
          </w:p>
        </w:tc>
      </w:tr>
      <w:tr w:rsidR="00866EF5">
        <w:trPr>
          <w:trHeight w:val="2616"/>
        </w:trPr>
        <w:tc>
          <w:tcPr>
            <w:tcW w:w="1703" w:type="dxa"/>
          </w:tcPr>
          <w:p w:rsidR="00866EF5" w:rsidRDefault="00866EF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866EF5" w:rsidRPr="00E2073E" w:rsidRDefault="00866EF5" w:rsidP="00E2073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866EF5" w:rsidRDefault="00866EF5" w:rsidP="00A64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866EF5" w:rsidRDefault="00866EF5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 3)Квартира</w:t>
            </w:r>
          </w:p>
          <w:p w:rsidR="00866EF5" w:rsidRDefault="00866EF5" w:rsidP="00A647B1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866EF5" w:rsidRPr="00E2073E" w:rsidRDefault="00866EF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866EF5" w:rsidRDefault="00866EF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</w:t>
            </w:r>
          </w:p>
          <w:p w:rsidR="00866EF5" w:rsidRPr="00E2073E" w:rsidRDefault="00866EF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866EF5" w:rsidRPr="00E2073E" w:rsidRDefault="00866EF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961,00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E2073E">
            <w:pPr>
              <w:jc w:val="center"/>
              <w:rPr>
                <w:color w:val="333333"/>
                <w:lang w:eastAsia="en-US"/>
              </w:rPr>
            </w:pPr>
          </w:p>
          <w:p w:rsidR="00866EF5" w:rsidRPr="00E2073E" w:rsidRDefault="00866EF5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66EF5" w:rsidRDefault="00866EF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866EF5" w:rsidRDefault="00866EF5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 xml:space="preserve">Автомобиль </w:t>
            </w:r>
            <w:r>
              <w:rPr>
                <w:color w:val="800000"/>
                <w:lang w:eastAsia="en-US"/>
              </w:rPr>
              <w:t>грузовой МАЗ-6501</w:t>
            </w:r>
          </w:p>
          <w:p w:rsidR="00866EF5" w:rsidRPr="0081610D" w:rsidRDefault="00866EF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В5</w:t>
            </w:r>
          </w:p>
        </w:tc>
        <w:tc>
          <w:tcPr>
            <w:tcW w:w="1740" w:type="dxa"/>
          </w:tcPr>
          <w:p w:rsidR="00866EF5" w:rsidRPr="00E2073E" w:rsidRDefault="00866EF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866EF5" w:rsidRPr="00E2073E" w:rsidRDefault="00866EF5">
            <w:pPr>
              <w:rPr>
                <w:color w:val="800000"/>
                <w:lang w:eastAsia="en-US"/>
              </w:rPr>
            </w:pPr>
          </w:p>
        </w:tc>
      </w:tr>
    </w:tbl>
    <w:p w:rsidR="00866EF5" w:rsidRDefault="00866EF5" w:rsidP="00407D57"/>
    <w:p w:rsidR="00866EF5" w:rsidRDefault="00866EF5" w:rsidP="00407D57"/>
    <w:p w:rsidR="00866EF5" w:rsidRDefault="00866EF5"/>
    <w:sectPr w:rsidR="00866EF5" w:rsidSect="007A3C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86025"/>
    <w:multiLevelType w:val="hybridMultilevel"/>
    <w:tmpl w:val="D51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D57"/>
    <w:rsid w:val="000749D4"/>
    <w:rsid w:val="0015503E"/>
    <w:rsid w:val="002D78B0"/>
    <w:rsid w:val="003C777C"/>
    <w:rsid w:val="00407D57"/>
    <w:rsid w:val="004D4324"/>
    <w:rsid w:val="005279BD"/>
    <w:rsid w:val="0057446E"/>
    <w:rsid w:val="005B772A"/>
    <w:rsid w:val="00644541"/>
    <w:rsid w:val="00691B45"/>
    <w:rsid w:val="00734F38"/>
    <w:rsid w:val="007A3C35"/>
    <w:rsid w:val="0081610D"/>
    <w:rsid w:val="00866EF5"/>
    <w:rsid w:val="00896197"/>
    <w:rsid w:val="008F266B"/>
    <w:rsid w:val="00906F29"/>
    <w:rsid w:val="00A647B1"/>
    <w:rsid w:val="00AD119A"/>
    <w:rsid w:val="00AE3CB9"/>
    <w:rsid w:val="00B3595C"/>
    <w:rsid w:val="00B77456"/>
    <w:rsid w:val="00BE516C"/>
    <w:rsid w:val="00C04EB3"/>
    <w:rsid w:val="00CA60E9"/>
    <w:rsid w:val="00D22046"/>
    <w:rsid w:val="00DA3346"/>
    <w:rsid w:val="00E10E09"/>
    <w:rsid w:val="00E17CC7"/>
    <w:rsid w:val="00E2073E"/>
    <w:rsid w:val="00E3777B"/>
    <w:rsid w:val="00EA6CDE"/>
    <w:rsid w:val="00EC56B4"/>
    <w:rsid w:val="00F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7D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7D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9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157</Words>
  <Characters>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2014-05-07T10:48:00Z</dcterms:created>
  <dcterms:modified xsi:type="dcterms:W3CDTF">2016-04-28T10:24:00Z</dcterms:modified>
</cp:coreProperties>
</file>